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Bolton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Bolton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Bolton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Bolton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Bolton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Bolton West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68.8% </w:t>
      </w:r>
      <w:r w:rsidRPr="004747BF">
        <w:rPr>
          <w:rFonts w:ascii="Libre Franklin Light" w:eastAsia="Times New Roman" w:hAnsi="Libre Franklin Light" w:cs="Calibri Light"/>
        </w:rPr>
        <w:t xml:space="preserve">of those respondents classified as PGSI 8+ in Bolton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Bolton West is estimated to be </w:t>
      </w:r>
      <w:r w:rsidRPr="00773DF7">
        <w:rPr>
          <w:rFonts w:ascii="Libre Franklin Light" w:eastAsia="Times New Roman" w:hAnsi="Libre Franklin Light" w:cs="Calibri Light"/>
          <w:b/>
          <w:bCs/>
          <w:color w:val="C45911" w:themeColor="accent2" w:themeShade="BF"/>
        </w:rPr>
        <w:t xml:space="preserve">£1,823,470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Bolton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Bolton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Bolton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olton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Bolton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olton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Bolton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olton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Bolton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Bolton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Bolton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Bolton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Bolton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Bolton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£1,823,470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Bolton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£29,701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£614,240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£44,002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£12,376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£1,100,462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£1,823,470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Bolton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Bolton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Bolton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Bolton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Bolton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Bolton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Bolton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Bolton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7F6B8A7-A130-40CF-9B50-2A93EB7B71A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